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304" w:rsidRPr="0037347A" w:rsidRDefault="00455304" w:rsidP="002D41D9">
      <w:pPr>
        <w:spacing w:line="560" w:lineRule="exact"/>
        <w:ind w:firstLine="142"/>
        <w:jc w:val="center"/>
        <w:rPr>
          <w:rFonts w:ascii="仿宋_GB2312" w:eastAsia="仿宋_GB2312" w:hAnsi="仿宋"/>
          <w:color w:val="000000"/>
          <w:sz w:val="44"/>
          <w:szCs w:val="44"/>
        </w:rPr>
      </w:pPr>
      <w:r w:rsidRPr="0037347A">
        <w:rPr>
          <w:rFonts w:ascii="仿宋_GB2312" w:eastAsia="仿宋_GB2312" w:hAnsi="仿宋"/>
          <w:color w:val="000000"/>
          <w:sz w:val="44"/>
          <w:szCs w:val="44"/>
        </w:rPr>
        <w:t>2014</w:t>
      </w:r>
      <w:r w:rsidRPr="0037347A">
        <w:rPr>
          <w:rFonts w:ascii="仿宋_GB2312" w:eastAsia="仿宋_GB2312" w:hAnsi="仿宋" w:hint="eastAsia"/>
          <w:color w:val="000000"/>
          <w:sz w:val="44"/>
          <w:szCs w:val="44"/>
        </w:rPr>
        <w:t>年新疆农业大学公开招聘辅导员职位情况表</w:t>
      </w:r>
      <w:bookmarkStart w:id="0" w:name="_GoBack"/>
      <w:bookmarkEnd w:id="0"/>
      <w:r w:rsidRPr="0037347A" w:rsidDel="007A7A51">
        <w:rPr>
          <w:rFonts w:ascii="仿宋_GB2312" w:eastAsia="仿宋_GB2312" w:hAnsi="仿宋"/>
          <w:color w:val="000000"/>
          <w:sz w:val="44"/>
          <w:szCs w:val="44"/>
        </w:rPr>
        <w:t xml:space="preserve"> </w:t>
      </w:r>
    </w:p>
    <w:p w:rsidR="00455304" w:rsidRPr="0037347A" w:rsidRDefault="00455304" w:rsidP="002D41D9">
      <w:pPr>
        <w:spacing w:line="560" w:lineRule="exact"/>
        <w:ind w:firstLine="6600"/>
        <w:jc w:val="center"/>
        <w:rPr>
          <w:rFonts w:ascii="仿宋_GB2312" w:eastAsia="仿宋_GB2312" w:hAnsi="仿宋"/>
          <w:color w:val="000000"/>
          <w:sz w:val="44"/>
          <w:szCs w:val="44"/>
        </w:rPr>
      </w:pPr>
    </w:p>
    <w:tbl>
      <w:tblPr>
        <w:tblW w:w="12757" w:type="dxa"/>
        <w:jc w:val="center"/>
        <w:tblInd w:w="-1592" w:type="dxa"/>
        <w:tblLook w:val="00A0"/>
      </w:tblPr>
      <w:tblGrid>
        <w:gridCol w:w="1277"/>
        <w:gridCol w:w="1418"/>
        <w:gridCol w:w="1770"/>
        <w:gridCol w:w="1080"/>
        <w:gridCol w:w="1500"/>
        <w:gridCol w:w="1887"/>
        <w:gridCol w:w="1842"/>
        <w:gridCol w:w="1983"/>
      </w:tblGrid>
      <w:tr w:rsidR="00455304" w:rsidRPr="0037347A" w:rsidTr="005F4F5D">
        <w:trPr>
          <w:trHeight w:val="255"/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单位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岗位名称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岗位名额</w:t>
            </w:r>
          </w:p>
        </w:tc>
        <w:tc>
          <w:tcPr>
            <w:tcW w:w="8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岗位基本条件</w:t>
            </w:r>
          </w:p>
        </w:tc>
      </w:tr>
      <w:tr w:rsidR="00455304" w:rsidRPr="0037347A" w:rsidTr="005F4F5D">
        <w:trPr>
          <w:trHeight w:val="450"/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性别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族别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年龄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学历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专业要求</w:t>
            </w:r>
          </w:p>
        </w:tc>
      </w:tr>
      <w:tr w:rsidR="00455304" w:rsidRPr="0037347A" w:rsidTr="00237981">
        <w:trPr>
          <w:trHeight w:val="415"/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学工部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辅导员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汉族</w:t>
            </w: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237981" w:rsidRDefault="00455304" w:rsidP="00237981"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32"/>
                <w:szCs w:val="32"/>
              </w:rPr>
            </w:pPr>
            <w:r w:rsidRPr="00237981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30</w:t>
            </w:r>
            <w:r w:rsidRPr="00237981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岁以下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硕士及以上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不限</w:t>
            </w:r>
          </w:p>
        </w:tc>
      </w:tr>
      <w:tr w:rsidR="00455304" w:rsidRPr="0037347A" w:rsidTr="00237981">
        <w:trPr>
          <w:trHeight w:val="415"/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23798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455304" w:rsidRPr="0037347A" w:rsidTr="00237981">
        <w:trPr>
          <w:trHeight w:val="570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学工部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辅导员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汉族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Default="00455304" w:rsidP="00237981">
            <w:pPr>
              <w:jc w:val="center"/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28</w:t>
            </w:r>
            <w:r w:rsidRPr="002232EC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岁以下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本科及以上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不限</w:t>
            </w:r>
          </w:p>
        </w:tc>
      </w:tr>
      <w:tr w:rsidR="00455304" w:rsidRPr="0037347A" w:rsidTr="00237981">
        <w:trPr>
          <w:trHeight w:val="570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学工部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辅导员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维吾尔族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Default="00455304" w:rsidP="00237981">
            <w:pPr>
              <w:jc w:val="center"/>
            </w:pPr>
            <w:r w:rsidRPr="00E15A6E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28</w:t>
            </w:r>
            <w:r w:rsidRPr="00E15A6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岁以下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本科及以上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不限</w:t>
            </w:r>
          </w:p>
        </w:tc>
      </w:tr>
      <w:tr w:rsidR="00455304" w:rsidRPr="0037347A" w:rsidTr="00237981">
        <w:trPr>
          <w:trHeight w:val="570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学工部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辅导员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不限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不限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Default="00455304" w:rsidP="00237981">
            <w:pPr>
              <w:jc w:val="center"/>
            </w:pPr>
            <w:r w:rsidRPr="00E15A6E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28</w:t>
            </w:r>
            <w:r w:rsidRPr="00E15A6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岁以下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本科及以上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不限</w:t>
            </w:r>
          </w:p>
        </w:tc>
      </w:tr>
      <w:tr w:rsidR="00455304" w:rsidRPr="0037347A" w:rsidTr="00237981">
        <w:trPr>
          <w:trHeight w:val="570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学工部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辅导员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不限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不限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Default="00455304" w:rsidP="00237981">
            <w:pPr>
              <w:jc w:val="center"/>
            </w:pPr>
            <w:r w:rsidRPr="00E15A6E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28</w:t>
            </w:r>
            <w:r w:rsidRPr="00E15A6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岁以下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7347A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本科及以上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304" w:rsidRPr="0037347A" w:rsidRDefault="00455304" w:rsidP="005F4F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汉语言文学</w:t>
            </w:r>
          </w:p>
        </w:tc>
      </w:tr>
    </w:tbl>
    <w:p w:rsidR="00455304" w:rsidRPr="0037347A" w:rsidRDefault="00455304" w:rsidP="00455304">
      <w:pPr>
        <w:widowControl/>
        <w:shd w:val="clear" w:color="auto" w:fill="FFFFFF"/>
        <w:spacing w:line="560" w:lineRule="exact"/>
        <w:ind w:firstLineChars="1500" w:firstLine="31680"/>
        <w:rPr>
          <w:rFonts w:ascii="仿宋_GB2312" w:eastAsia="仿宋_GB2312" w:hAnsi="仿宋"/>
          <w:color w:val="000000"/>
          <w:sz w:val="30"/>
          <w:szCs w:val="30"/>
        </w:rPr>
      </w:pPr>
    </w:p>
    <w:p w:rsidR="00455304" w:rsidRDefault="00455304"/>
    <w:sectPr w:rsidR="00455304" w:rsidSect="00DC387D">
      <w:pgSz w:w="16838" w:h="11906" w:orient="landscape"/>
      <w:pgMar w:top="1588" w:right="2098" w:bottom="1474" w:left="1985" w:header="851" w:footer="992" w:gutter="0"/>
      <w:pgNumType w:fmt="numberInDash"/>
      <w:cols w:space="720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41D9"/>
    <w:rsid w:val="002232EC"/>
    <w:rsid w:val="00237981"/>
    <w:rsid w:val="0029668B"/>
    <w:rsid w:val="002D41D9"/>
    <w:rsid w:val="0037347A"/>
    <w:rsid w:val="00455304"/>
    <w:rsid w:val="005230BB"/>
    <w:rsid w:val="005F4F5D"/>
    <w:rsid w:val="0061257D"/>
    <w:rsid w:val="007A7A51"/>
    <w:rsid w:val="00843DC5"/>
    <w:rsid w:val="00DC387D"/>
    <w:rsid w:val="00DC7038"/>
    <w:rsid w:val="00E15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1D9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C703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04BA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37</Words>
  <Characters>214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*</cp:lastModifiedBy>
  <cp:revision>3</cp:revision>
  <cp:lastPrinted>2014-06-06T04:49:00Z</cp:lastPrinted>
  <dcterms:created xsi:type="dcterms:W3CDTF">2014-06-04T09:06:00Z</dcterms:created>
  <dcterms:modified xsi:type="dcterms:W3CDTF">2014-06-06T04:49:00Z</dcterms:modified>
</cp:coreProperties>
</file>