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14" w:rsidRPr="00915A92" w:rsidRDefault="002E4714" w:rsidP="00950848">
      <w:pPr>
        <w:jc w:val="center"/>
        <w:rPr>
          <w:b/>
          <w:bCs/>
          <w:sz w:val="32"/>
          <w:szCs w:val="32"/>
        </w:rPr>
      </w:pPr>
      <w:r w:rsidRPr="00915A92">
        <w:rPr>
          <w:b/>
          <w:bCs/>
          <w:sz w:val="32"/>
          <w:szCs w:val="32"/>
        </w:rPr>
        <w:t>201</w:t>
      </w:r>
      <w:r>
        <w:rPr>
          <w:b/>
          <w:bCs/>
          <w:sz w:val="32"/>
          <w:szCs w:val="32"/>
        </w:rPr>
        <w:t>7</w:t>
      </w:r>
      <w:r w:rsidRPr="00915A92">
        <w:rPr>
          <w:rFonts w:hint="eastAsia"/>
          <w:b/>
          <w:bCs/>
          <w:sz w:val="32"/>
          <w:szCs w:val="32"/>
        </w:rPr>
        <w:t>年新疆农业大学自学考试实践性环节考核安排</w:t>
      </w:r>
    </w:p>
    <w:p w:rsidR="002E4714" w:rsidRPr="00915A92" w:rsidRDefault="002E4714" w:rsidP="00915A92"/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8306"/>
      </w:tblGrid>
      <w:tr w:rsidR="002E4714" w:rsidRPr="007F1FEF" w:rsidTr="00915A92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2E4714" w:rsidRPr="007F1FEF" w:rsidRDefault="002E4714" w:rsidP="00915A92">
            <w:r w:rsidRPr="007F1FEF">
              <w:rPr>
                <w:rFonts w:hint="eastAsia"/>
              </w:rPr>
              <w:t>（主考学校：新疆农业大学）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A0"/>
            </w:tblPr>
            <w:tblGrid>
              <w:gridCol w:w="2025"/>
              <w:gridCol w:w="645"/>
              <w:gridCol w:w="693"/>
              <w:gridCol w:w="4923"/>
            </w:tblGrid>
            <w:tr w:rsidR="002E4714" w:rsidRPr="007F1FEF" w:rsidTr="0043023E">
              <w:tc>
                <w:tcPr>
                  <w:tcW w:w="20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专业</w:t>
                  </w:r>
                </w:p>
              </w:tc>
              <w:tc>
                <w:tcPr>
                  <w:tcW w:w="64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毕业</w:t>
                  </w:r>
                </w:p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层次</w:t>
                  </w:r>
                </w:p>
              </w:tc>
              <w:tc>
                <w:tcPr>
                  <w:tcW w:w="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语种</w:t>
                  </w:r>
                </w:p>
              </w:tc>
              <w:tc>
                <w:tcPr>
                  <w:tcW w:w="492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课程及实践性环节考核项目</w:t>
                  </w:r>
                </w:p>
              </w:tc>
            </w:tr>
            <w:tr w:rsidR="002E4714" w:rsidRPr="007F1FEF" w:rsidTr="0043023E">
              <w:trPr>
                <w:trHeight w:val="425"/>
              </w:trPr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林业生态环境管理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专科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汉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综合实践</w:t>
                  </w:r>
                </w:p>
              </w:tc>
            </w:tr>
            <w:tr w:rsidR="002E4714" w:rsidRPr="007F1FEF" w:rsidTr="0043023E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农业推广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专科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汉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生产实践</w:t>
                  </w:r>
                </w:p>
              </w:tc>
            </w:tr>
            <w:tr w:rsidR="002E4714" w:rsidRPr="007F1FEF" w:rsidTr="0043023E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农业经济管理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专科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汉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计算机应用基础</w:t>
                  </w:r>
                </w:p>
              </w:tc>
            </w:tr>
            <w:tr w:rsidR="002E4714" w:rsidRPr="007F1FEF" w:rsidTr="0043023E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畜牧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专科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化学基础、动物生理生化、家畜环境卫生学、家畜解剖学及组织胚胎学、家畜饲养学、动物繁育学、生产实践</w:t>
                  </w:r>
                </w:p>
              </w:tc>
            </w:tr>
            <w:tr w:rsidR="002E4714" w:rsidRPr="007F1FEF" w:rsidTr="0043023E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兽医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专科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化学基础、动物生理生化、家畜解剖学及组织胚胎学、兽医微生物学、家畜病理学、生产实践</w:t>
                  </w:r>
                </w:p>
              </w:tc>
            </w:tr>
            <w:tr w:rsidR="002E4714" w:rsidRPr="007F1FEF" w:rsidTr="0043023E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农学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专科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化学基础、植物生理学、普通遗传学、作物栽培学（二）、作物育种学、植物学（二）、土壤肥料学、植物病虫害防治、生产实践</w:t>
                  </w:r>
                </w:p>
              </w:tc>
            </w:tr>
            <w:tr w:rsidR="002E4714" w:rsidRPr="007F1FEF" w:rsidTr="0043023E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水利水电工程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专科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计算机应用基础、工程力学（二）、建筑材料、水利工程测量、水利学、实习报告</w:t>
                  </w:r>
                </w:p>
              </w:tc>
            </w:tr>
            <w:tr w:rsidR="002E4714" w:rsidRPr="007F1FEF" w:rsidTr="0043023E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园艺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专科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化学基础、植物生理学、普通遗传学、园艺病虫害防治、植物学（二）、土壤肥料学、测量学、生产实践</w:t>
                  </w:r>
                </w:p>
              </w:tc>
            </w:tr>
            <w:tr w:rsidR="002E4714" w:rsidRPr="007F1FEF" w:rsidTr="0043023E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现代农业与农村实务管理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专科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（植物病虫害防治、动物疫病防治）</w:t>
                  </w:r>
                  <w:r w:rsidRPr="007F1FEF">
                    <w:rPr>
                      <w:sz w:val="24"/>
                      <w:szCs w:val="24"/>
                    </w:rPr>
                    <w:t>2</w:t>
                  </w:r>
                  <w:r w:rsidRPr="007F1FEF">
                    <w:rPr>
                      <w:rFonts w:hint="eastAsia"/>
                      <w:sz w:val="24"/>
                      <w:szCs w:val="24"/>
                    </w:rPr>
                    <w:t>选</w:t>
                  </w:r>
                  <w:r w:rsidRPr="007F1FEF">
                    <w:rPr>
                      <w:sz w:val="24"/>
                      <w:szCs w:val="24"/>
                    </w:rPr>
                    <w:t>1</w:t>
                  </w:r>
                  <w:r w:rsidRPr="007F1FEF">
                    <w:rPr>
                      <w:rFonts w:hint="eastAsia"/>
                      <w:sz w:val="24"/>
                      <w:szCs w:val="24"/>
                    </w:rPr>
                    <w:t>、（香梨无公害栽培技术、棉花优质高产技术、葡萄栽培技术、西甜瓜无公害栽培技术、石榴栽培技术、巴旦木栽培技术、牛羊殖生产技术、经济动物养殖生产技术、羊养殖生产技术、禽养殖生产技术、畜产品加工技术、农产品加工技术）</w:t>
                  </w:r>
                  <w:r w:rsidRPr="007F1FEF">
                    <w:rPr>
                      <w:sz w:val="24"/>
                      <w:szCs w:val="24"/>
                    </w:rPr>
                    <w:t>12</w:t>
                  </w:r>
                  <w:r w:rsidRPr="007F1FEF">
                    <w:rPr>
                      <w:rFonts w:hint="eastAsia"/>
                      <w:sz w:val="24"/>
                      <w:szCs w:val="24"/>
                    </w:rPr>
                    <w:t>选</w:t>
                  </w:r>
                  <w:r w:rsidRPr="007F1FEF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2E4714" w:rsidRPr="007F1FEF" w:rsidTr="0043023E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水利水电建筑工程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本科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汉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毕业设计</w:t>
                  </w:r>
                </w:p>
              </w:tc>
            </w:tr>
            <w:tr w:rsidR="002E4714" w:rsidRPr="007F1FEF" w:rsidTr="007956F4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畜牧兽医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本科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计算机应用基础、毕业论文</w:t>
                  </w:r>
                </w:p>
              </w:tc>
            </w:tr>
            <w:tr w:rsidR="002E4714" w:rsidRPr="007F1FEF" w:rsidTr="007956F4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水利水电工程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本科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大学物理、毕业设计</w:t>
                  </w:r>
                </w:p>
              </w:tc>
            </w:tr>
            <w:tr w:rsidR="002E4714" w:rsidRPr="007F1FEF" w:rsidTr="007956F4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土地资源管理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本科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管理系统中计算机应用、毕业论文</w:t>
                  </w:r>
                </w:p>
              </w:tc>
            </w:tr>
            <w:tr w:rsidR="002E4714" w:rsidRPr="007F1FEF" w:rsidTr="007956F4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英语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本科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口译与听力、毕业论文</w:t>
                  </w:r>
                </w:p>
              </w:tc>
            </w:tr>
            <w:tr w:rsidR="002E4714" w:rsidRPr="007F1FEF" w:rsidTr="007956F4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计算机信息管理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本科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大学物理、数据库系统原理、软件开发工具、信息系统开发、毕业论文</w:t>
                  </w:r>
                </w:p>
              </w:tc>
            </w:tr>
            <w:tr w:rsidR="002E4714" w:rsidRPr="007F1FEF" w:rsidTr="007956F4">
              <w:tc>
                <w:tcPr>
                  <w:tcW w:w="20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jc w:val="left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现代园艺</w:t>
                  </w:r>
                </w:p>
              </w:tc>
              <w:tc>
                <w:tcPr>
                  <w:tcW w:w="64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E4714" w:rsidRPr="007F1FEF" w:rsidRDefault="002E4714" w:rsidP="007956F4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本科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7956F4">
                  <w:pPr>
                    <w:jc w:val="center"/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维</w:t>
                  </w:r>
                </w:p>
              </w:tc>
              <w:tc>
                <w:tcPr>
                  <w:tcW w:w="492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E4714" w:rsidRPr="007F1FEF" w:rsidRDefault="002E4714" w:rsidP="00915A92">
                  <w:pPr>
                    <w:rPr>
                      <w:sz w:val="24"/>
                      <w:szCs w:val="24"/>
                    </w:rPr>
                  </w:pPr>
                  <w:r w:rsidRPr="007F1FEF">
                    <w:rPr>
                      <w:rFonts w:hint="eastAsia"/>
                      <w:sz w:val="24"/>
                      <w:szCs w:val="24"/>
                    </w:rPr>
                    <w:t>计算机应用基础、园艺植物繁育学、果树栽培学、蔬菜栽培学、花卉学、植物生理生化、园艺作物保护学、毕业论文</w:t>
                  </w:r>
                </w:p>
              </w:tc>
            </w:tr>
          </w:tbl>
          <w:p w:rsidR="002E4714" w:rsidRPr="007F1FEF" w:rsidRDefault="002E4714" w:rsidP="00915A92">
            <w:r w:rsidRPr="007F1FEF">
              <w:t> </w:t>
            </w:r>
          </w:p>
          <w:p w:rsidR="002E4714" w:rsidRPr="007F1FEF" w:rsidRDefault="002E4714" w:rsidP="00950848">
            <w:pPr>
              <w:rPr>
                <w:sz w:val="24"/>
                <w:szCs w:val="24"/>
              </w:rPr>
            </w:pPr>
            <w:r w:rsidRPr="007F1FEF">
              <w:t>  </w:t>
            </w:r>
            <w:r w:rsidRPr="007F1FEF">
              <w:rPr>
                <w:sz w:val="24"/>
                <w:szCs w:val="24"/>
              </w:rPr>
              <w:t xml:space="preserve"> </w:t>
            </w:r>
            <w:r w:rsidRPr="007F1FEF">
              <w:rPr>
                <w:rFonts w:hint="eastAsia"/>
                <w:sz w:val="24"/>
                <w:szCs w:val="24"/>
              </w:rPr>
              <w:t>报名时间：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3"/>
                <w:attr w:name="Year" w:val="2017"/>
              </w:smartTagPr>
              <w:r w:rsidRPr="007F1FEF">
                <w:rPr>
                  <w:sz w:val="24"/>
                  <w:szCs w:val="24"/>
                </w:rPr>
                <w:t>201</w:t>
              </w:r>
              <w:r>
                <w:rPr>
                  <w:sz w:val="24"/>
                  <w:szCs w:val="24"/>
                </w:rPr>
                <w:t>7</w:t>
              </w:r>
              <w:r w:rsidRPr="007F1FEF">
                <w:rPr>
                  <w:rFonts w:hint="eastAsia"/>
                  <w:sz w:val="24"/>
                  <w:szCs w:val="24"/>
                </w:rPr>
                <w:t>年</w:t>
              </w:r>
              <w:r w:rsidRPr="007F1FEF">
                <w:rPr>
                  <w:sz w:val="24"/>
                  <w:szCs w:val="24"/>
                </w:rPr>
                <w:t>3</w:t>
              </w:r>
              <w:r w:rsidRPr="007F1FEF">
                <w:rPr>
                  <w:rFonts w:hint="eastAsia"/>
                  <w:sz w:val="24"/>
                  <w:szCs w:val="24"/>
                </w:rPr>
                <w:t>月</w:t>
              </w:r>
              <w:r w:rsidRPr="007F1FEF">
                <w:rPr>
                  <w:sz w:val="24"/>
                  <w:szCs w:val="24"/>
                </w:rPr>
                <w:t>15</w:t>
              </w:r>
              <w:r w:rsidRPr="007F1FEF">
                <w:rPr>
                  <w:rFonts w:hint="eastAsia"/>
                  <w:sz w:val="24"/>
                  <w:szCs w:val="24"/>
                </w:rPr>
                <w:t>日</w:t>
              </w:r>
            </w:smartTag>
            <w:r w:rsidRPr="007F1FEF">
              <w:rPr>
                <w:rFonts w:hint="eastAsia"/>
                <w:sz w:val="24"/>
                <w:szCs w:val="24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4"/>
                <w:attr w:name="Year" w:val="2016"/>
              </w:smartTagPr>
              <w:r w:rsidRPr="007F1FEF">
                <w:rPr>
                  <w:sz w:val="24"/>
                  <w:szCs w:val="24"/>
                </w:rPr>
                <w:t>4</w:t>
              </w:r>
              <w:r w:rsidRPr="007F1FEF">
                <w:rPr>
                  <w:rFonts w:hint="eastAsia"/>
                  <w:sz w:val="24"/>
                  <w:szCs w:val="24"/>
                </w:rPr>
                <w:t>月</w:t>
              </w:r>
              <w:r w:rsidRPr="007F1FEF">
                <w:rPr>
                  <w:sz w:val="24"/>
                  <w:szCs w:val="24"/>
                </w:rPr>
                <w:t>10</w:t>
              </w:r>
              <w:r w:rsidRPr="007F1FEF">
                <w:rPr>
                  <w:rFonts w:hint="eastAsia"/>
                  <w:sz w:val="24"/>
                  <w:szCs w:val="24"/>
                </w:rPr>
                <w:t>日</w:t>
              </w:r>
            </w:smartTag>
            <w:r w:rsidRPr="007F1FEF">
              <w:rPr>
                <w:rFonts w:hint="eastAsia"/>
                <w:sz w:val="24"/>
                <w:szCs w:val="24"/>
              </w:rPr>
              <w:t>；</w:t>
            </w:r>
          </w:p>
          <w:p w:rsidR="002E4714" w:rsidRPr="007F1FEF" w:rsidRDefault="002E4714" w:rsidP="002E4714">
            <w:pPr>
              <w:ind w:firstLineChars="100" w:firstLine="31680"/>
              <w:rPr>
                <w:sz w:val="24"/>
                <w:szCs w:val="24"/>
              </w:rPr>
            </w:pPr>
            <w:r w:rsidRPr="007F1FEF">
              <w:rPr>
                <w:rFonts w:hint="eastAsia"/>
                <w:sz w:val="24"/>
                <w:szCs w:val="24"/>
              </w:rPr>
              <w:t>实践考核时间：</w:t>
            </w:r>
            <w:r w:rsidRPr="007F1FEF">
              <w:rPr>
                <w:sz w:val="24"/>
                <w:szCs w:val="24"/>
              </w:rPr>
              <w:t>4</w:t>
            </w:r>
            <w:r w:rsidRPr="007F1FEF">
              <w:rPr>
                <w:rFonts w:hint="eastAsia"/>
                <w:sz w:val="24"/>
                <w:szCs w:val="24"/>
              </w:rPr>
              <w:t>月</w:t>
            </w:r>
            <w:r w:rsidRPr="007F1FE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F1FEF">
              <w:rPr>
                <w:rFonts w:hint="eastAsia"/>
                <w:sz w:val="24"/>
                <w:szCs w:val="24"/>
              </w:rPr>
              <w:t>日至</w:t>
            </w:r>
            <w:r w:rsidRPr="007F1FEF">
              <w:rPr>
                <w:sz w:val="24"/>
                <w:szCs w:val="24"/>
              </w:rPr>
              <w:t>5</w:t>
            </w:r>
            <w:r w:rsidRPr="007F1FEF">
              <w:rPr>
                <w:rFonts w:hint="eastAsia"/>
                <w:sz w:val="24"/>
                <w:szCs w:val="24"/>
              </w:rPr>
              <w:t>月</w:t>
            </w:r>
            <w:r w:rsidRPr="007F1F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7F1FEF">
              <w:rPr>
                <w:rFonts w:hint="eastAsia"/>
                <w:sz w:val="24"/>
                <w:szCs w:val="24"/>
              </w:rPr>
              <w:t>日；</w:t>
            </w:r>
            <w:r w:rsidRPr="007F1FEF">
              <w:rPr>
                <w:sz w:val="24"/>
                <w:szCs w:val="24"/>
              </w:rPr>
              <w:t>  </w:t>
            </w:r>
          </w:p>
          <w:p w:rsidR="002E4714" w:rsidRPr="007F1FEF" w:rsidRDefault="002E4714" w:rsidP="002E4714">
            <w:pPr>
              <w:ind w:firstLineChars="100" w:firstLine="31680"/>
              <w:rPr>
                <w:sz w:val="24"/>
                <w:szCs w:val="24"/>
              </w:rPr>
            </w:pPr>
            <w:r w:rsidRPr="007F1FEF">
              <w:rPr>
                <w:rFonts w:hint="eastAsia"/>
                <w:sz w:val="24"/>
                <w:szCs w:val="24"/>
              </w:rPr>
              <w:t>论文答辩时间：</w:t>
            </w:r>
            <w:r w:rsidRPr="007F1FEF">
              <w:rPr>
                <w:sz w:val="24"/>
                <w:szCs w:val="24"/>
              </w:rPr>
              <w:t>5</w:t>
            </w:r>
            <w:r w:rsidRPr="007F1FEF">
              <w:rPr>
                <w:rFonts w:hint="eastAsia"/>
                <w:sz w:val="24"/>
                <w:szCs w:val="24"/>
              </w:rPr>
              <w:t>月</w:t>
            </w:r>
            <w:r w:rsidRPr="007F1FEF">
              <w:rPr>
                <w:sz w:val="24"/>
                <w:szCs w:val="24"/>
              </w:rPr>
              <w:t>15</w:t>
            </w:r>
            <w:r w:rsidRPr="007F1FEF">
              <w:rPr>
                <w:rFonts w:hint="eastAsia"/>
                <w:sz w:val="24"/>
                <w:szCs w:val="24"/>
              </w:rPr>
              <w:t>日至</w:t>
            </w:r>
            <w:r w:rsidRPr="007F1FEF">
              <w:rPr>
                <w:sz w:val="24"/>
                <w:szCs w:val="24"/>
              </w:rPr>
              <w:t>5</w:t>
            </w:r>
            <w:r w:rsidRPr="007F1FEF">
              <w:rPr>
                <w:rFonts w:hint="eastAsia"/>
                <w:sz w:val="24"/>
                <w:szCs w:val="24"/>
              </w:rPr>
              <w:t>月</w:t>
            </w:r>
            <w:r w:rsidRPr="007F1FEF">
              <w:rPr>
                <w:sz w:val="24"/>
                <w:szCs w:val="24"/>
              </w:rPr>
              <w:t>20</w:t>
            </w:r>
            <w:r w:rsidRPr="007F1FEF">
              <w:rPr>
                <w:rFonts w:hint="eastAsia"/>
                <w:sz w:val="24"/>
                <w:szCs w:val="24"/>
              </w:rPr>
              <w:t>日；</w:t>
            </w:r>
          </w:p>
          <w:p w:rsidR="002E4714" w:rsidRPr="007F1FEF" w:rsidRDefault="002E4714" w:rsidP="002E4714">
            <w:pPr>
              <w:ind w:firstLineChars="100" w:firstLine="31680"/>
              <w:rPr>
                <w:sz w:val="24"/>
                <w:szCs w:val="24"/>
              </w:rPr>
            </w:pPr>
            <w:r w:rsidRPr="007F1FEF">
              <w:rPr>
                <w:rFonts w:hint="eastAsia"/>
                <w:sz w:val="24"/>
                <w:szCs w:val="24"/>
              </w:rPr>
              <w:t>报名地点：新疆农业大学自学考试办公室（办公地点在继续教育学院）；</w:t>
            </w:r>
          </w:p>
          <w:p w:rsidR="002E4714" w:rsidRPr="007F1FEF" w:rsidRDefault="002E4714" w:rsidP="00915A92">
            <w:pPr>
              <w:rPr>
                <w:sz w:val="24"/>
                <w:szCs w:val="24"/>
              </w:rPr>
            </w:pPr>
            <w:r w:rsidRPr="007F1FEF">
              <w:rPr>
                <w:sz w:val="24"/>
                <w:szCs w:val="24"/>
              </w:rPr>
              <w:t>    </w:t>
            </w:r>
            <w:r w:rsidRPr="007F1FEF">
              <w:rPr>
                <w:rFonts w:hint="eastAsia"/>
                <w:sz w:val="24"/>
                <w:szCs w:val="24"/>
              </w:rPr>
              <w:t>报名方式：打电话或本人来校报名。</w:t>
            </w:r>
          </w:p>
          <w:p w:rsidR="002E4714" w:rsidRPr="007F1FEF" w:rsidRDefault="002E4714" w:rsidP="00915A92">
            <w:pPr>
              <w:rPr>
                <w:sz w:val="24"/>
                <w:szCs w:val="24"/>
              </w:rPr>
            </w:pPr>
            <w:r w:rsidRPr="007F1FEF">
              <w:rPr>
                <w:sz w:val="24"/>
                <w:szCs w:val="24"/>
              </w:rPr>
              <w:t xml:space="preserve">    </w:t>
            </w:r>
            <w:r w:rsidRPr="007F1FEF">
              <w:rPr>
                <w:rFonts w:hint="eastAsia"/>
                <w:sz w:val="24"/>
                <w:szCs w:val="24"/>
              </w:rPr>
              <w:t>联系人：木合塔尔·买买提</w:t>
            </w:r>
            <w:r w:rsidRPr="007F1FEF">
              <w:rPr>
                <w:sz w:val="24"/>
                <w:szCs w:val="24"/>
              </w:rPr>
              <w:t>     </w:t>
            </w:r>
            <w:r w:rsidRPr="007F1FEF">
              <w:rPr>
                <w:rFonts w:hint="eastAsia"/>
                <w:sz w:val="24"/>
                <w:szCs w:val="24"/>
              </w:rPr>
              <w:t>联系电话：</w:t>
            </w:r>
            <w:r w:rsidRPr="007F1FEF">
              <w:rPr>
                <w:sz w:val="24"/>
                <w:szCs w:val="24"/>
              </w:rPr>
              <w:t>0991</w:t>
            </w:r>
            <w:r w:rsidRPr="007F1FEF">
              <w:rPr>
                <w:rFonts w:hint="eastAsia"/>
                <w:sz w:val="24"/>
                <w:szCs w:val="24"/>
              </w:rPr>
              <w:t>－</w:t>
            </w:r>
            <w:r w:rsidRPr="007F1FEF">
              <w:rPr>
                <w:sz w:val="24"/>
                <w:szCs w:val="24"/>
              </w:rPr>
              <w:t>8763606</w:t>
            </w:r>
          </w:p>
          <w:p w:rsidR="002E4714" w:rsidRPr="007F1FEF" w:rsidRDefault="002E4714" w:rsidP="00915A92">
            <w:r w:rsidRPr="007F1FEF">
              <w:t> </w:t>
            </w:r>
          </w:p>
        </w:tc>
        <w:bookmarkStart w:id="0" w:name="_GoBack"/>
        <w:bookmarkEnd w:id="0"/>
      </w:tr>
    </w:tbl>
    <w:p w:rsidR="002E4714" w:rsidRPr="00915A92" w:rsidRDefault="002E4714"/>
    <w:sectPr w:rsidR="002E4714" w:rsidRPr="00915A92" w:rsidSect="002C33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A92"/>
    <w:rsid w:val="00062D5D"/>
    <w:rsid w:val="001D1A3E"/>
    <w:rsid w:val="002C33C9"/>
    <w:rsid w:val="002D55B8"/>
    <w:rsid w:val="002E4714"/>
    <w:rsid w:val="004260B1"/>
    <w:rsid w:val="0043023E"/>
    <w:rsid w:val="004C0165"/>
    <w:rsid w:val="007956F4"/>
    <w:rsid w:val="007F1FEF"/>
    <w:rsid w:val="00825637"/>
    <w:rsid w:val="00911CD1"/>
    <w:rsid w:val="00915A92"/>
    <w:rsid w:val="00950848"/>
    <w:rsid w:val="009F2CAE"/>
    <w:rsid w:val="00D16C9F"/>
    <w:rsid w:val="00DF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3C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16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140</Words>
  <Characters>804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2016年新疆农业大学自学考试实践性环节考核安排</dc:title>
  <dc:subject/>
  <dc:creator>Windows</dc:creator>
  <cp:keywords/>
  <dc:description/>
  <cp:lastModifiedBy>AutoBVT</cp:lastModifiedBy>
  <cp:revision>2</cp:revision>
  <dcterms:created xsi:type="dcterms:W3CDTF">2016-12-07T04:43:00Z</dcterms:created>
  <dcterms:modified xsi:type="dcterms:W3CDTF">2016-12-07T04:43:00Z</dcterms:modified>
</cp:coreProperties>
</file>